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BB1340" w14:textId="35DA7433" w:rsidR="00F03269" w:rsidRDefault="002A36FB" w:rsidP="00F03269">
      <w:pPr>
        <w:pStyle w:val="Title"/>
      </w:pPr>
      <w:sdt>
        <w:sdtPr>
          <w:rPr>
            <w:szCs w:val="50"/>
          </w:rPr>
          <w:alias w:val="Titel"/>
          <w:tag w:val=""/>
          <w:id w:val="1161507922"/>
          <w:placeholder>
            <w:docPart w:val="CB6130EAAA4C4B61BF4CBC2296E2B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 w:multiLine="1"/>
        </w:sdtPr>
        <w:sdtEndPr/>
        <w:sdtContent>
          <w:r w:rsidR="00D0249F">
            <w:rPr>
              <w:szCs w:val="50"/>
            </w:rPr>
            <w:t xml:space="preserve">Anlage 07 </w:t>
          </w:r>
          <w:r w:rsidR="00D0249F">
            <w:rPr>
              <w:szCs w:val="50"/>
            </w:rPr>
            <w:br/>
            <w:t>Eigenerklärung Bietergemeinschaft</w:t>
          </w:r>
        </w:sdtContent>
      </w:sdt>
      <w:r w:rsidR="00F03269">
        <w:t xml:space="preserve"> </w:t>
      </w:r>
    </w:p>
    <w:p w14:paraId="63DE5B3C" w14:textId="77777777" w:rsidR="00F03269" w:rsidRDefault="00F03269" w:rsidP="00F03269">
      <w:pPr>
        <w:tabs>
          <w:tab w:val="left" w:pos="1843"/>
        </w:tabs>
      </w:pPr>
      <w:r w:rsidRPr="00093D1D">
        <w:rPr>
          <w:b/>
          <w:bCs/>
        </w:rPr>
        <w:t>Auftraggeber:</w:t>
      </w:r>
      <w:r>
        <w:t xml:space="preserve"> </w:t>
      </w:r>
      <w:r>
        <w:tab/>
        <w:t xml:space="preserve">Projekteure </w:t>
      </w:r>
      <w:proofErr w:type="spellStart"/>
      <w:r>
        <w:t>bakv</w:t>
      </w:r>
      <w:proofErr w:type="spellEnd"/>
      <w:r>
        <w:t xml:space="preserve"> gGmbH (haftungsbeschränkt), </w:t>
      </w:r>
    </w:p>
    <w:p w14:paraId="645EF698" w14:textId="0B96C5E2" w:rsidR="00F03269" w:rsidRDefault="00F03269" w:rsidP="00F03269">
      <w:pPr>
        <w:tabs>
          <w:tab w:val="left" w:pos="1843"/>
        </w:tabs>
        <w:ind w:left="1843"/>
      </w:pPr>
      <w:r>
        <w:t xml:space="preserve">Programm </w:t>
      </w:r>
      <w:proofErr w:type="spellStart"/>
      <w:r>
        <w:t>Aller.Land</w:t>
      </w:r>
      <w:proofErr w:type="spellEnd"/>
      <w:r>
        <w:t xml:space="preserve">, </w:t>
      </w:r>
      <w:proofErr w:type="spellStart"/>
      <w:r w:rsidR="00A83579">
        <w:t>Crellestr</w:t>
      </w:r>
      <w:proofErr w:type="spellEnd"/>
      <w:r w:rsidR="00A83579">
        <w:t>. 29-30, 10827</w:t>
      </w:r>
      <w:r>
        <w:t xml:space="preserve"> Berlin</w:t>
      </w:r>
      <w:r>
        <w:br/>
        <w:t>vertreten durch den Geschäftsführer, Herrn Samo Darian</w:t>
      </w:r>
    </w:p>
    <w:p w14:paraId="2A271158" w14:textId="4CB760BA" w:rsidR="00F03269" w:rsidRDefault="00F03269" w:rsidP="00F03269">
      <w:pPr>
        <w:tabs>
          <w:tab w:val="left" w:pos="1843"/>
        </w:tabs>
        <w:ind w:left="1840" w:hanging="1840"/>
      </w:pPr>
      <w:r w:rsidRPr="00093D1D">
        <w:rPr>
          <w:b/>
          <w:bCs/>
        </w:rPr>
        <w:t>Vergabeverfahren:</w:t>
      </w:r>
      <w:r>
        <w:tab/>
        <w:t>Konzeption und Umsetzung der Evaluation Teil 2 (Umsetzungsphase) des Bund</w:t>
      </w:r>
      <w:r w:rsidR="003D096E">
        <w:t>es</w:t>
      </w:r>
      <w:r>
        <w:t xml:space="preserve">programms </w:t>
      </w:r>
      <w:proofErr w:type="spellStart"/>
      <w:r>
        <w:t>Aller.Land</w:t>
      </w:r>
      <w:proofErr w:type="spellEnd"/>
    </w:p>
    <w:p w14:paraId="37D11491" w14:textId="77777777" w:rsidR="00F03269" w:rsidRDefault="00F03269" w:rsidP="00F03269"/>
    <w:p w14:paraId="6B0ECFF8" w14:textId="77777777" w:rsidR="00F03269" w:rsidRDefault="00F03269" w:rsidP="00F03269">
      <w:r>
        <w:t>Wir, die nachstehend aufgeführten Bieter, beabsichtigen, im Auftragsfall eine Arbeitsgemeinschaft zu bilden.</w:t>
      </w:r>
    </w:p>
    <w:p w14:paraId="324D605F" w14:textId="77777777" w:rsidR="00F03269" w:rsidRDefault="00F03269" w:rsidP="00F03269">
      <w:r>
        <w:t>Die Bietergemeinschaft erklärt, dass</w:t>
      </w:r>
    </w:p>
    <w:p w14:paraId="5D76D8FA" w14:textId="77777777" w:rsidR="00F03269" w:rsidRDefault="00F03269" w:rsidP="00F03269">
      <w:pPr>
        <w:pStyle w:val="ListBullet"/>
        <w:numPr>
          <w:ilvl w:val="0"/>
          <w:numId w:val="15"/>
        </w:numPr>
      </w:pPr>
      <w:r>
        <w:t xml:space="preserve">der bevollmächtigte Vertreter die Mitglieder gegenüber dem Auftraggeber rechtsverbindlich vertritt, </w:t>
      </w:r>
    </w:p>
    <w:p w14:paraId="336EDF10" w14:textId="77777777" w:rsidR="00F03269" w:rsidRDefault="00F03269" w:rsidP="00F03269">
      <w:pPr>
        <w:pStyle w:val="ListBullet"/>
        <w:numPr>
          <w:ilvl w:val="0"/>
          <w:numId w:val="15"/>
        </w:numPr>
      </w:pPr>
      <w:r>
        <w:t>alle Mitglieder als Gesamtschuldner haften,</w:t>
      </w:r>
    </w:p>
    <w:p w14:paraId="3F704666" w14:textId="77777777" w:rsidR="00F03269" w:rsidRDefault="00F03269" w:rsidP="00F03269">
      <w:pPr>
        <w:pStyle w:val="ListBullet"/>
        <w:numPr>
          <w:ilvl w:val="0"/>
          <w:numId w:val="15"/>
        </w:numPr>
      </w:pPr>
      <w:r>
        <w:t>der bevollmächtigte Vertreter berechtigt ist, mit uneingeschränkter Wirkung für jedes Mitglied Zahlungen anzunehmen, sofern nichts anderes vereinbart ist, und</w:t>
      </w:r>
    </w:p>
    <w:p w14:paraId="51498BDF" w14:textId="77777777" w:rsidR="00F03269" w:rsidRDefault="00F03269" w:rsidP="00F03269">
      <w:pPr>
        <w:pStyle w:val="ListBullet"/>
        <w:numPr>
          <w:ilvl w:val="0"/>
          <w:numId w:val="15"/>
        </w:numPr>
      </w:pPr>
      <w:r>
        <w:t>die Bildung der Bietergemeinschaft mit den wettbewerblichen Grundsätzen vereinbar ist.</w:t>
      </w:r>
    </w:p>
    <w:p w14:paraId="0D87DB88" w14:textId="77777777" w:rsidR="00F03269" w:rsidRDefault="00F03269" w:rsidP="00F03269"/>
    <w:p w14:paraId="2FFDAB00" w14:textId="77777777" w:rsidR="00F03269" w:rsidRDefault="00F03269" w:rsidP="00F03269"/>
    <w:p w14:paraId="3195FA7D" w14:textId="77777777" w:rsidR="00F03269" w:rsidRDefault="00F03269" w:rsidP="00F03269">
      <w:pPr>
        <w:tabs>
          <w:tab w:val="left" w:pos="2694"/>
        </w:tabs>
        <w:ind w:left="2694" w:hanging="2694"/>
      </w:pPr>
      <w:r>
        <w:t xml:space="preserve">Bevollmächtigter Vertreter: </w:t>
      </w:r>
      <w:r>
        <w:tab/>
        <w:t>______________________________________</w:t>
      </w:r>
      <w:r>
        <w:br/>
        <w:t>Name, Firma</w:t>
      </w:r>
    </w:p>
    <w:p w14:paraId="61B75EEE" w14:textId="77777777" w:rsidR="00F03269" w:rsidRDefault="00F03269" w:rsidP="00F03269">
      <w:r>
        <w:tab/>
      </w:r>
      <w:r>
        <w:tab/>
      </w:r>
      <w:r>
        <w:tab/>
      </w:r>
      <w:r>
        <w:tab/>
      </w:r>
      <w:r>
        <w:tab/>
      </w:r>
    </w:p>
    <w:p w14:paraId="52C1C247" w14:textId="77777777" w:rsidR="00F03269" w:rsidRDefault="00F03269" w:rsidP="00F03269"/>
    <w:p w14:paraId="6E46F442" w14:textId="77777777" w:rsidR="00F03269" w:rsidRDefault="00F03269" w:rsidP="00F03269"/>
    <w:p w14:paraId="33157958" w14:textId="77777777" w:rsidR="00F03269" w:rsidRDefault="00F03269" w:rsidP="00F03269"/>
    <w:p w14:paraId="59DCF810" w14:textId="77777777" w:rsidR="00F03269" w:rsidRDefault="00F03269" w:rsidP="00F03269">
      <w:pPr>
        <w:pStyle w:val="Heading1"/>
        <w:ind w:left="340" w:hanging="340"/>
      </w:pPr>
      <w:r>
        <w:lastRenderedPageBreak/>
        <w:t>Bietergemeinschaft</w:t>
      </w:r>
    </w:p>
    <w:p w14:paraId="0D256884" w14:textId="77777777" w:rsidR="00F03269" w:rsidRDefault="00F03269" w:rsidP="00F03269"/>
    <w:p w14:paraId="6F27363D" w14:textId="77777777" w:rsidR="00F03269" w:rsidRDefault="00F03269" w:rsidP="00F03269">
      <w:pPr>
        <w:tabs>
          <w:tab w:val="left" w:pos="284"/>
          <w:tab w:val="left" w:pos="2977"/>
        </w:tabs>
      </w:pPr>
    </w:p>
    <w:p w14:paraId="4E58BB65" w14:textId="77777777" w:rsidR="00F03269" w:rsidRDefault="00F03269" w:rsidP="00F03269">
      <w:pPr>
        <w:tabs>
          <w:tab w:val="left" w:pos="284"/>
          <w:tab w:val="left" w:pos="2977"/>
        </w:tabs>
      </w:pPr>
    </w:p>
    <w:p w14:paraId="3D19E7A2" w14:textId="4FE45F25" w:rsidR="00F03269" w:rsidRDefault="00F03269" w:rsidP="00A83579">
      <w:pPr>
        <w:tabs>
          <w:tab w:val="left" w:pos="2835"/>
          <w:tab w:val="left" w:pos="2977"/>
        </w:tabs>
        <w:ind w:left="280" w:hanging="280"/>
      </w:pPr>
      <w:r>
        <w:t xml:space="preserve">1. </w:t>
      </w:r>
      <w:r>
        <w:tab/>
        <w:t>____________________</w:t>
      </w:r>
      <w:r>
        <w:tab/>
        <w:t>______________________________________</w:t>
      </w:r>
      <w:r>
        <w:br/>
        <w:t>Ort, Datum</w:t>
      </w:r>
      <w:r>
        <w:tab/>
        <w:t>Firma, Stempel, Unterschrift</w:t>
      </w:r>
    </w:p>
    <w:p w14:paraId="25D818CE" w14:textId="77777777" w:rsidR="00F03269" w:rsidRDefault="00F03269" w:rsidP="00F03269">
      <w:pPr>
        <w:tabs>
          <w:tab w:val="left" w:pos="284"/>
          <w:tab w:val="left" w:pos="2977"/>
        </w:tabs>
      </w:pPr>
    </w:p>
    <w:p w14:paraId="6E3C6057" w14:textId="77777777" w:rsidR="00F03269" w:rsidRDefault="00F03269" w:rsidP="00F03269">
      <w:pPr>
        <w:tabs>
          <w:tab w:val="left" w:pos="284"/>
          <w:tab w:val="left" w:pos="2977"/>
        </w:tabs>
      </w:pPr>
    </w:p>
    <w:p w14:paraId="1D48CAB7" w14:textId="77777777" w:rsidR="00F03269" w:rsidRDefault="00F03269" w:rsidP="00F03269">
      <w:pPr>
        <w:tabs>
          <w:tab w:val="left" w:pos="284"/>
          <w:tab w:val="left" w:pos="2977"/>
        </w:tabs>
      </w:pPr>
    </w:p>
    <w:p w14:paraId="0C95918B" w14:textId="77777777" w:rsidR="00F03269" w:rsidRDefault="00F03269" w:rsidP="00A83579">
      <w:pPr>
        <w:tabs>
          <w:tab w:val="left" w:pos="2835"/>
          <w:tab w:val="left" w:pos="2977"/>
        </w:tabs>
        <w:ind w:left="280" w:hanging="280"/>
      </w:pPr>
      <w:r>
        <w:t xml:space="preserve">2. </w:t>
      </w:r>
      <w:r>
        <w:tab/>
        <w:t>____________________</w:t>
      </w:r>
      <w:r>
        <w:tab/>
        <w:t>______________________________________</w:t>
      </w:r>
      <w:r>
        <w:br/>
        <w:t>Ort, Datum</w:t>
      </w:r>
      <w:r>
        <w:tab/>
        <w:t>Firma, Stempel, Unterschrift</w:t>
      </w:r>
    </w:p>
    <w:p w14:paraId="60FD4AC6" w14:textId="77777777" w:rsidR="00F03269" w:rsidRDefault="00F03269" w:rsidP="00A83579">
      <w:pPr>
        <w:tabs>
          <w:tab w:val="left" w:pos="2835"/>
          <w:tab w:val="left" w:pos="2977"/>
        </w:tabs>
      </w:pPr>
    </w:p>
    <w:p w14:paraId="702A807E" w14:textId="77777777" w:rsidR="00F03269" w:rsidRDefault="00F03269" w:rsidP="00A83579">
      <w:pPr>
        <w:tabs>
          <w:tab w:val="left" w:pos="2835"/>
          <w:tab w:val="left" w:pos="2977"/>
        </w:tabs>
      </w:pPr>
    </w:p>
    <w:p w14:paraId="29905790" w14:textId="77777777" w:rsidR="00F03269" w:rsidRDefault="00F03269" w:rsidP="00A83579">
      <w:pPr>
        <w:tabs>
          <w:tab w:val="left" w:pos="2835"/>
          <w:tab w:val="left" w:pos="2977"/>
        </w:tabs>
      </w:pPr>
    </w:p>
    <w:p w14:paraId="217BF778" w14:textId="77777777" w:rsidR="00F03269" w:rsidRDefault="00F03269" w:rsidP="00A83579">
      <w:pPr>
        <w:tabs>
          <w:tab w:val="left" w:pos="2835"/>
          <w:tab w:val="left" w:pos="2977"/>
        </w:tabs>
        <w:ind w:left="280" w:hanging="280"/>
      </w:pPr>
      <w:r>
        <w:t xml:space="preserve">3. </w:t>
      </w:r>
      <w:r>
        <w:tab/>
        <w:t>____________________</w:t>
      </w:r>
      <w:r>
        <w:tab/>
        <w:t>______________________________________</w:t>
      </w:r>
      <w:r>
        <w:br/>
        <w:t>Ort, Datum</w:t>
      </w:r>
      <w:r>
        <w:tab/>
        <w:t>Firma, Stempel, Unterschrift</w:t>
      </w:r>
    </w:p>
    <w:p w14:paraId="2BD18D5D" w14:textId="77777777" w:rsidR="00F03269" w:rsidRDefault="00F03269" w:rsidP="00A83579">
      <w:pPr>
        <w:tabs>
          <w:tab w:val="left" w:pos="2835"/>
          <w:tab w:val="left" w:pos="2977"/>
        </w:tabs>
      </w:pPr>
    </w:p>
    <w:p w14:paraId="2128E94D" w14:textId="77777777" w:rsidR="00F03269" w:rsidRDefault="00F03269" w:rsidP="00A83579">
      <w:pPr>
        <w:tabs>
          <w:tab w:val="left" w:pos="2835"/>
          <w:tab w:val="left" w:pos="2977"/>
        </w:tabs>
      </w:pPr>
    </w:p>
    <w:p w14:paraId="398AF182" w14:textId="77777777" w:rsidR="00F03269" w:rsidRDefault="00F03269" w:rsidP="00A83579">
      <w:pPr>
        <w:tabs>
          <w:tab w:val="left" w:pos="2835"/>
          <w:tab w:val="left" w:pos="2977"/>
        </w:tabs>
      </w:pPr>
    </w:p>
    <w:p w14:paraId="225FED75" w14:textId="77777777" w:rsidR="00F03269" w:rsidRDefault="00F03269" w:rsidP="00A83579">
      <w:pPr>
        <w:tabs>
          <w:tab w:val="left" w:pos="2835"/>
          <w:tab w:val="left" w:pos="2977"/>
        </w:tabs>
        <w:ind w:left="280" w:hanging="280"/>
      </w:pPr>
      <w:r>
        <w:t xml:space="preserve">4. </w:t>
      </w:r>
      <w:r>
        <w:tab/>
        <w:t>____________________</w:t>
      </w:r>
      <w:r>
        <w:tab/>
        <w:t>______________________________________</w:t>
      </w:r>
      <w:r>
        <w:br/>
        <w:t>Ort, Datum</w:t>
      </w:r>
      <w:r>
        <w:tab/>
        <w:t>Firma, Stempel, Unterschrift</w:t>
      </w:r>
    </w:p>
    <w:p w14:paraId="55256430" w14:textId="77777777" w:rsidR="00F03269" w:rsidRDefault="00F03269" w:rsidP="00A83579">
      <w:pPr>
        <w:tabs>
          <w:tab w:val="left" w:pos="2835"/>
          <w:tab w:val="left" w:pos="2977"/>
        </w:tabs>
      </w:pPr>
    </w:p>
    <w:p w14:paraId="1681789B" w14:textId="77777777" w:rsidR="00F03269" w:rsidRPr="001A5F7E" w:rsidRDefault="00F03269" w:rsidP="00A83579">
      <w:pPr>
        <w:tabs>
          <w:tab w:val="left" w:pos="2835"/>
          <w:tab w:val="left" w:pos="2977"/>
        </w:tabs>
      </w:pPr>
    </w:p>
    <w:p w14:paraId="418739C2" w14:textId="77777777" w:rsidR="001A5F7E" w:rsidRPr="00F03269" w:rsidRDefault="001A5F7E" w:rsidP="00F03269"/>
    <w:sectPr w:rsidR="001A5F7E" w:rsidRPr="00F03269" w:rsidSect="00A350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3289" w:bottom="300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86C2E" w14:textId="77777777" w:rsidR="002A36FB" w:rsidRDefault="002A36FB" w:rsidP="00591899">
      <w:pPr>
        <w:pStyle w:val="zzEndnoteSeparator"/>
      </w:pPr>
      <w:r>
        <w:separator/>
      </w:r>
    </w:p>
  </w:endnote>
  <w:endnote w:type="continuationSeparator" w:id="0">
    <w:p w14:paraId="2DF38BC4" w14:textId="77777777" w:rsidR="002A36FB" w:rsidRDefault="002A36FB" w:rsidP="00591899">
      <w:pPr>
        <w:pStyle w:val="zzEndnoteContinuationSeparator"/>
      </w:pPr>
      <w:r>
        <w:continuationSeparator/>
      </w:r>
    </w:p>
  </w:endnote>
  <w:endnote w:type="continuationNotice" w:id="1">
    <w:p w14:paraId="53DD993D" w14:textId="77777777" w:rsidR="002A36FB" w:rsidRDefault="002A36FB" w:rsidP="00591899">
      <w:pPr>
        <w:pStyle w:val="zzEndnoteContinuationNote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EF870" w14:textId="77777777" w:rsidR="004C6AE3" w:rsidRDefault="004C6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D2052" w14:textId="77777777" w:rsidR="004C6AE3" w:rsidRDefault="004C6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2B3E" w14:textId="77777777" w:rsidR="004C6AE3" w:rsidRDefault="004C6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CFB3B" w14:textId="77777777" w:rsidR="002A36FB" w:rsidRDefault="002A36FB" w:rsidP="00C32871">
      <w:pPr>
        <w:pStyle w:val="zzFootnoteSeparator"/>
      </w:pPr>
      <w:r>
        <w:separator/>
      </w:r>
    </w:p>
  </w:footnote>
  <w:footnote w:type="continuationSeparator" w:id="0">
    <w:p w14:paraId="2446B57B" w14:textId="77777777" w:rsidR="002A36FB" w:rsidRDefault="002A36FB" w:rsidP="00C32871">
      <w:pPr>
        <w:pStyle w:val="zzFootnoteContinuationSeparator"/>
      </w:pPr>
      <w:r>
        <w:continuationSeparator/>
      </w:r>
    </w:p>
  </w:footnote>
  <w:footnote w:type="continuationNotice" w:id="1">
    <w:p w14:paraId="51B8495B" w14:textId="77777777" w:rsidR="002A36FB" w:rsidRDefault="002A36FB" w:rsidP="00C32871">
      <w:pPr>
        <w:pStyle w:val="zzFootnoteContinuation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7B0B" w14:textId="77777777" w:rsidR="008578AC" w:rsidRDefault="008578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6575" w14:textId="77777777" w:rsidR="00962AA5" w:rsidRDefault="00962AA5">
    <w:pPr>
      <w:pStyle w:val="Header"/>
    </w:pPr>
  </w:p>
  <w:p w14:paraId="739F192F" w14:textId="77777777" w:rsidR="00874F61" w:rsidRDefault="00B77E20" w:rsidP="00874F61">
    <w:pPr>
      <w:pStyle w:val="zzPreprint"/>
    </w:pPr>
    <w:r>
      <w:rPr>
        <w:noProof/>
        <w:lang w:eastAsia="de-DE"/>
      </w:rPr>
      <w:drawing>
        <wp:anchor distT="0" distB="0" distL="114300" distR="114300" simplePos="0" relativeHeight="251657214" behindDoc="1" locked="1" layoutInCell="1" allowOverlap="1" wp14:anchorId="49B25163" wp14:editId="58E90DF8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48880" cy="10669905"/>
          <wp:effectExtent l="0" t="0" r="0" b="0"/>
          <wp:wrapNone/>
          <wp:docPr id="150865845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8658451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8880" cy="1066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C3ED" w14:textId="77777777" w:rsidR="007055A8" w:rsidRDefault="007055A8" w:rsidP="00874F61">
    <w:pPr>
      <w:pStyle w:val="zzPreprint"/>
    </w:pPr>
  </w:p>
  <w:p w14:paraId="3C20BB58" w14:textId="77777777" w:rsidR="007055A8" w:rsidRDefault="007055A8" w:rsidP="00874F61">
    <w:pPr>
      <w:pStyle w:val="zzPreprint"/>
    </w:pPr>
  </w:p>
  <w:p w14:paraId="35D5AD94" w14:textId="77777777" w:rsidR="007055A8" w:rsidRDefault="007055A8" w:rsidP="00874F61">
    <w:pPr>
      <w:pStyle w:val="zzPreprint"/>
    </w:pPr>
  </w:p>
  <w:p w14:paraId="41E6F1AC" w14:textId="77777777" w:rsidR="007055A8" w:rsidRDefault="007055A8" w:rsidP="00874F61">
    <w:pPr>
      <w:pStyle w:val="zzPreprint"/>
    </w:pPr>
  </w:p>
  <w:p w14:paraId="3F7DEDB5" w14:textId="77777777" w:rsidR="007055A8" w:rsidRDefault="007055A8" w:rsidP="00874F61">
    <w:pPr>
      <w:pStyle w:val="zzPreprint"/>
    </w:pPr>
  </w:p>
  <w:p w14:paraId="0A94389F" w14:textId="77777777" w:rsidR="007055A8" w:rsidRDefault="007055A8" w:rsidP="00874F61">
    <w:pPr>
      <w:pStyle w:val="zzPreprint"/>
    </w:pPr>
  </w:p>
  <w:p w14:paraId="6750B681" w14:textId="77777777" w:rsidR="007055A8" w:rsidRDefault="007055A8" w:rsidP="00874F61">
    <w:pPr>
      <w:pStyle w:val="zzPreprint"/>
    </w:pPr>
  </w:p>
  <w:p w14:paraId="083C8C04" w14:textId="5260547A" w:rsidR="007055A8" w:rsidRPr="007055A8" w:rsidRDefault="007055A8" w:rsidP="007055A8">
    <w:pPr>
      <w:pStyle w:val="zzPreprint"/>
      <w:rPr>
        <w:color w:val="auto"/>
      </w:rPr>
    </w:pPr>
    <w:r w:rsidRPr="007055A8">
      <w:rPr>
        <w:color w:val="auto"/>
      </w:rPr>
      <w:t>Anlage 0</w:t>
    </w:r>
    <w:r>
      <w:rPr>
        <w:color w:val="auto"/>
      </w:rPr>
      <w:t>7</w:t>
    </w:r>
    <w:r w:rsidRPr="007055A8">
      <w:rPr>
        <w:color w:val="auto"/>
      </w:rPr>
      <w:t xml:space="preserve"> </w:t>
    </w:r>
    <w:r>
      <w:rPr>
        <w:color w:val="auto"/>
      </w:rPr>
      <w:t>–</w:t>
    </w:r>
    <w:r w:rsidRPr="007055A8">
      <w:rPr>
        <w:color w:val="auto"/>
      </w:rPr>
      <w:t xml:space="preserve"> </w:t>
    </w:r>
    <w:r>
      <w:rPr>
        <w:color w:val="auto"/>
      </w:rPr>
      <w:t>Eigenerklärung Bietergemeinschaft</w:t>
    </w:r>
  </w:p>
  <w:p w14:paraId="15D43200" w14:textId="77777777" w:rsidR="007055A8" w:rsidRPr="007055A8" w:rsidRDefault="007055A8" w:rsidP="007055A8">
    <w:pPr>
      <w:pStyle w:val="zzPreprint"/>
      <w:rPr>
        <w:color w:val="auto"/>
      </w:rPr>
    </w:pPr>
    <w:r w:rsidRPr="007055A8">
      <w:rPr>
        <w:color w:val="auto"/>
      </w:rPr>
      <w:t>Konzeption und Umsetzung der Evaluation Teil 2</w:t>
    </w:r>
  </w:p>
  <w:p w14:paraId="7E020584" w14:textId="734CE095" w:rsidR="00C41EBE" w:rsidRDefault="00E3118A" w:rsidP="00874F61">
    <w:pPr>
      <w:pStyle w:val="zzPreprint"/>
    </w:pPr>
    <w:r>
      <w:rPr>
        <w:noProof/>
        <w:lang w:eastAsia="de-DE"/>
      </w:rPr>
      <w:drawing>
        <wp:anchor distT="0" distB="0" distL="114300" distR="114300" simplePos="0" relativeHeight="251661312" behindDoc="1" locked="1" layoutInCell="1" allowOverlap="1" wp14:anchorId="09FFB38E" wp14:editId="77A67F24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53325" cy="10676890"/>
          <wp:effectExtent l="0" t="0" r="3175" b="3810"/>
          <wp:wrapNone/>
          <wp:docPr id="106534655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346553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76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A441D"/>
    <w:multiLevelType w:val="multilevel"/>
    <w:tmpl w:val="DC02BCF4"/>
    <w:numStyleLink w:val="BulletListSettings"/>
  </w:abstractNum>
  <w:abstractNum w:abstractNumId="1" w15:restartNumberingAfterBreak="0">
    <w:nsid w:val="08002447"/>
    <w:multiLevelType w:val="hybridMultilevel"/>
    <w:tmpl w:val="D51C27A0"/>
    <w:lvl w:ilvl="0" w:tplc="6FD25824">
      <w:start w:val="1"/>
      <w:numFmt w:val="bullet"/>
      <w:pStyle w:val="zzFootnoteContinuationNote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C5929"/>
    <w:multiLevelType w:val="multilevel"/>
    <w:tmpl w:val="14EE31FC"/>
    <w:numStyleLink w:val="NumberedListSettings"/>
  </w:abstractNum>
  <w:abstractNum w:abstractNumId="3" w15:restartNumberingAfterBreak="0">
    <w:nsid w:val="475F3F0B"/>
    <w:multiLevelType w:val="multilevel"/>
    <w:tmpl w:val="14EE31FC"/>
    <w:styleLink w:val="NumberedListSetting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852" w:hanging="284"/>
      </w:pPr>
      <w:rPr>
        <w:rFonts w:hint="default"/>
      </w:rPr>
    </w:lvl>
    <w:lvl w:ilvl="3">
      <w:start w:val="1"/>
      <w:numFmt w:val="none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righ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right"/>
      <w:pPr>
        <w:ind w:left="2552" w:hanging="284"/>
      </w:pPr>
      <w:rPr>
        <w:rFonts w:hint="default"/>
      </w:rPr>
    </w:lvl>
  </w:abstractNum>
  <w:abstractNum w:abstractNumId="4" w15:restartNumberingAfterBreak="0">
    <w:nsid w:val="4A44577A"/>
    <w:multiLevelType w:val="multilevel"/>
    <w:tmpl w:val="DC02BCF4"/>
    <w:styleLink w:val="BulletListSettings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1212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96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80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64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48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632"/>
        </w:tabs>
        <w:ind w:left="2556" w:hanging="284"/>
      </w:pPr>
      <w:rPr>
        <w:rFonts w:hint="default"/>
      </w:rPr>
    </w:lvl>
  </w:abstractNum>
  <w:abstractNum w:abstractNumId="5" w15:restartNumberingAfterBreak="0">
    <w:nsid w:val="590B4536"/>
    <w:multiLevelType w:val="multilevel"/>
    <w:tmpl w:val="14EE31FC"/>
    <w:numStyleLink w:val="NumberedListSettings"/>
  </w:abstractNum>
  <w:abstractNum w:abstractNumId="6" w15:restartNumberingAfterBreak="0">
    <w:nsid w:val="68E72386"/>
    <w:multiLevelType w:val="multilevel"/>
    <w:tmpl w:val="DC02BCF4"/>
    <w:numStyleLink w:val="BulletListSettings"/>
  </w:abstractNum>
  <w:abstractNum w:abstractNumId="7" w15:restartNumberingAfterBreak="0">
    <w:nsid w:val="79C84C74"/>
    <w:multiLevelType w:val="multilevel"/>
    <w:tmpl w:val="14EE31FC"/>
    <w:numStyleLink w:val="NumberedListSettings"/>
  </w:abstractNum>
  <w:num w:numId="1" w16cid:durableId="1546872501">
    <w:abstractNumId w:val="3"/>
  </w:num>
  <w:num w:numId="2" w16cid:durableId="104034733">
    <w:abstractNumId w:val="2"/>
  </w:num>
  <w:num w:numId="3" w16cid:durableId="2008972512">
    <w:abstractNumId w:val="4"/>
  </w:num>
  <w:num w:numId="4" w16cid:durableId="1356231231">
    <w:abstractNumId w:val="1"/>
  </w:num>
  <w:num w:numId="5" w16cid:durableId="1361971129">
    <w:abstractNumId w:val="6"/>
  </w:num>
  <w:num w:numId="6" w16cid:durableId="1365717456">
    <w:abstractNumId w:val="7"/>
  </w:num>
  <w:num w:numId="7" w16cid:durableId="1851988937">
    <w:abstractNumId w:val="0"/>
  </w:num>
  <w:num w:numId="8" w16cid:durableId="892501631">
    <w:abstractNumId w:val="5"/>
  </w:num>
  <w:num w:numId="9" w16cid:durableId="1033842701">
    <w:abstractNumId w:val="0"/>
  </w:num>
  <w:num w:numId="10" w16cid:durableId="1684211567">
    <w:abstractNumId w:val="4"/>
  </w:num>
  <w:num w:numId="11" w16cid:durableId="1947034989">
    <w:abstractNumId w:val="5"/>
  </w:num>
  <w:num w:numId="12" w16cid:durableId="789860145">
    <w:abstractNumId w:val="3"/>
  </w:num>
  <w:num w:numId="13" w16cid:durableId="2096046136">
    <w:abstractNumId w:val="1"/>
  </w:num>
  <w:num w:numId="14" w16cid:durableId="2116899853">
    <w:abstractNumId w:val="1"/>
  </w:num>
  <w:num w:numId="15" w16cid:durableId="525943837">
    <w:abstractNumId w:val="4"/>
    <w:lvlOverride w:ilvl="1">
      <w:lvl w:ilvl="1">
        <w:start w:val="1"/>
        <w:numFmt w:val="lowerLetter"/>
        <w:lvlText w:val="%2)"/>
        <w:lvlJc w:val="left"/>
        <w:pPr>
          <w:ind w:left="624" w:hanging="3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readOnly" w:enforcement="1" w:cryptProviderType="rsaAES" w:cryptAlgorithmClass="hash" w:cryptAlgorithmType="typeAny" w:cryptAlgorithmSid="14" w:cryptSpinCount="100000" w:hash="biS6ptiGpjIBHIteHatafClOtlZE7iCPj3/NNwDaxJZs7ekDncdMFHIqoVX/d2CyHQjxZKfDsR2RkL5GYI2smQ==" w:salt="mJcGWeaK367paRWRcL1sng=="/>
  <w:defaultTabStop w:val="708"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69"/>
    <w:rsid w:val="00003AFA"/>
    <w:rsid w:val="000200AF"/>
    <w:rsid w:val="00021C1E"/>
    <w:rsid w:val="00043ECF"/>
    <w:rsid w:val="0007768C"/>
    <w:rsid w:val="000A286E"/>
    <w:rsid w:val="000C1A85"/>
    <w:rsid w:val="000D7875"/>
    <w:rsid w:val="0010103B"/>
    <w:rsid w:val="0013714E"/>
    <w:rsid w:val="00153E88"/>
    <w:rsid w:val="001552E2"/>
    <w:rsid w:val="00157065"/>
    <w:rsid w:val="0019423D"/>
    <w:rsid w:val="001944AA"/>
    <w:rsid w:val="001A1724"/>
    <w:rsid w:val="001A5F7E"/>
    <w:rsid w:val="001E1552"/>
    <w:rsid w:val="001E6731"/>
    <w:rsid w:val="002149D9"/>
    <w:rsid w:val="00263191"/>
    <w:rsid w:val="00263BEF"/>
    <w:rsid w:val="00274EC1"/>
    <w:rsid w:val="002850E0"/>
    <w:rsid w:val="002A36A8"/>
    <w:rsid w:val="002A36FB"/>
    <w:rsid w:val="002A6A9D"/>
    <w:rsid w:val="002B1093"/>
    <w:rsid w:val="002B1489"/>
    <w:rsid w:val="002B6D3C"/>
    <w:rsid w:val="002B6DE9"/>
    <w:rsid w:val="002E1262"/>
    <w:rsid w:val="002E26D5"/>
    <w:rsid w:val="002E46D4"/>
    <w:rsid w:val="002E5BFE"/>
    <w:rsid w:val="002E74AC"/>
    <w:rsid w:val="0031354A"/>
    <w:rsid w:val="00321587"/>
    <w:rsid w:val="003279C1"/>
    <w:rsid w:val="00343000"/>
    <w:rsid w:val="0034440B"/>
    <w:rsid w:val="00347511"/>
    <w:rsid w:val="00386288"/>
    <w:rsid w:val="0039080D"/>
    <w:rsid w:val="00397899"/>
    <w:rsid w:val="003A666A"/>
    <w:rsid w:val="003B428E"/>
    <w:rsid w:val="003B4690"/>
    <w:rsid w:val="003B592B"/>
    <w:rsid w:val="003B6727"/>
    <w:rsid w:val="003D096E"/>
    <w:rsid w:val="003E3825"/>
    <w:rsid w:val="003F01BE"/>
    <w:rsid w:val="004423E7"/>
    <w:rsid w:val="0046170B"/>
    <w:rsid w:val="004628C3"/>
    <w:rsid w:val="00465378"/>
    <w:rsid w:val="0046712B"/>
    <w:rsid w:val="00484CC6"/>
    <w:rsid w:val="0049281A"/>
    <w:rsid w:val="004B584F"/>
    <w:rsid w:val="004C6AE3"/>
    <w:rsid w:val="004E2A21"/>
    <w:rsid w:val="004F0F3A"/>
    <w:rsid w:val="00500682"/>
    <w:rsid w:val="00501296"/>
    <w:rsid w:val="005012A6"/>
    <w:rsid w:val="0050783C"/>
    <w:rsid w:val="00527FB8"/>
    <w:rsid w:val="00532BA6"/>
    <w:rsid w:val="00560D12"/>
    <w:rsid w:val="00562ADA"/>
    <w:rsid w:val="005659AB"/>
    <w:rsid w:val="005707D3"/>
    <w:rsid w:val="00591899"/>
    <w:rsid w:val="005B132A"/>
    <w:rsid w:val="005C2633"/>
    <w:rsid w:val="005C3FC8"/>
    <w:rsid w:val="005C6E66"/>
    <w:rsid w:val="005E38FA"/>
    <w:rsid w:val="005F6A06"/>
    <w:rsid w:val="0060406B"/>
    <w:rsid w:val="00617EFD"/>
    <w:rsid w:val="006227B6"/>
    <w:rsid w:val="00640CCE"/>
    <w:rsid w:val="00662807"/>
    <w:rsid w:val="0066473B"/>
    <w:rsid w:val="006654E5"/>
    <w:rsid w:val="00683997"/>
    <w:rsid w:val="006A45AA"/>
    <w:rsid w:val="006B244E"/>
    <w:rsid w:val="006C046A"/>
    <w:rsid w:val="006C65D4"/>
    <w:rsid w:val="006E360F"/>
    <w:rsid w:val="007055A8"/>
    <w:rsid w:val="00730E51"/>
    <w:rsid w:val="00745599"/>
    <w:rsid w:val="00751A6B"/>
    <w:rsid w:val="00767BBB"/>
    <w:rsid w:val="00782EE4"/>
    <w:rsid w:val="007836C7"/>
    <w:rsid w:val="007A3FC8"/>
    <w:rsid w:val="007E3AA6"/>
    <w:rsid w:val="007F611A"/>
    <w:rsid w:val="008071E7"/>
    <w:rsid w:val="008355E4"/>
    <w:rsid w:val="00851033"/>
    <w:rsid w:val="008578AC"/>
    <w:rsid w:val="00861234"/>
    <w:rsid w:val="00874F61"/>
    <w:rsid w:val="00880071"/>
    <w:rsid w:val="008A5192"/>
    <w:rsid w:val="008A5732"/>
    <w:rsid w:val="008A6346"/>
    <w:rsid w:val="008E5776"/>
    <w:rsid w:val="008E59F4"/>
    <w:rsid w:val="009169A4"/>
    <w:rsid w:val="0092454B"/>
    <w:rsid w:val="00933F21"/>
    <w:rsid w:val="00935B0C"/>
    <w:rsid w:val="00947668"/>
    <w:rsid w:val="00953812"/>
    <w:rsid w:val="00962AA5"/>
    <w:rsid w:val="00977BDF"/>
    <w:rsid w:val="00995193"/>
    <w:rsid w:val="0099737F"/>
    <w:rsid w:val="009C012E"/>
    <w:rsid w:val="009D43C4"/>
    <w:rsid w:val="009F049A"/>
    <w:rsid w:val="00A033B3"/>
    <w:rsid w:val="00A12C18"/>
    <w:rsid w:val="00A1525F"/>
    <w:rsid w:val="00A15DDB"/>
    <w:rsid w:val="00A35066"/>
    <w:rsid w:val="00A510AA"/>
    <w:rsid w:val="00A656E6"/>
    <w:rsid w:val="00A83579"/>
    <w:rsid w:val="00A9452C"/>
    <w:rsid w:val="00AA4355"/>
    <w:rsid w:val="00B309BE"/>
    <w:rsid w:val="00B35EDF"/>
    <w:rsid w:val="00B54717"/>
    <w:rsid w:val="00B77E20"/>
    <w:rsid w:val="00B82B21"/>
    <w:rsid w:val="00BA1FD1"/>
    <w:rsid w:val="00BA5BF4"/>
    <w:rsid w:val="00BB1E8A"/>
    <w:rsid w:val="00BB56B2"/>
    <w:rsid w:val="00BB67DC"/>
    <w:rsid w:val="00C32871"/>
    <w:rsid w:val="00C3437C"/>
    <w:rsid w:val="00C40597"/>
    <w:rsid w:val="00C413D7"/>
    <w:rsid w:val="00C41EBE"/>
    <w:rsid w:val="00C444B3"/>
    <w:rsid w:val="00C5088A"/>
    <w:rsid w:val="00C81413"/>
    <w:rsid w:val="00C94A0A"/>
    <w:rsid w:val="00C94C99"/>
    <w:rsid w:val="00CD31FB"/>
    <w:rsid w:val="00CF2175"/>
    <w:rsid w:val="00D0249F"/>
    <w:rsid w:val="00D21C6B"/>
    <w:rsid w:val="00D27656"/>
    <w:rsid w:val="00D4241C"/>
    <w:rsid w:val="00D50D2C"/>
    <w:rsid w:val="00D75CAC"/>
    <w:rsid w:val="00D92315"/>
    <w:rsid w:val="00D946A4"/>
    <w:rsid w:val="00DC7A28"/>
    <w:rsid w:val="00DF52F1"/>
    <w:rsid w:val="00DF6E03"/>
    <w:rsid w:val="00E3118A"/>
    <w:rsid w:val="00E3682D"/>
    <w:rsid w:val="00E56DFC"/>
    <w:rsid w:val="00E86F34"/>
    <w:rsid w:val="00E933B8"/>
    <w:rsid w:val="00EA3816"/>
    <w:rsid w:val="00F03269"/>
    <w:rsid w:val="00F442AC"/>
    <w:rsid w:val="00F45470"/>
    <w:rsid w:val="00F46729"/>
    <w:rsid w:val="00F51078"/>
    <w:rsid w:val="00F52330"/>
    <w:rsid w:val="00F61A49"/>
    <w:rsid w:val="00F85D98"/>
    <w:rsid w:val="00F90983"/>
    <w:rsid w:val="00F96067"/>
    <w:rsid w:val="00FB0BC5"/>
    <w:rsid w:val="00FF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7DD6F"/>
  <w14:defaultImageDpi w14:val="32767"/>
  <w15:chartTrackingRefBased/>
  <w15:docId w15:val="{FD6F41DA-D324-45E1-B4DE-53FC8BBE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de-DE" w:eastAsia="zh-CN" w:bidi="ar-SA"/>
      </w:rPr>
    </w:rPrDefault>
    <w:pPrDefault>
      <w:pPr>
        <w:spacing w:before="170" w:after="17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9" w:unhideWhenUsed="1" w:qFormat="1"/>
    <w:lsdException w:name="Subtle Reference" w:semiHidden="1" w:uiPriority="9" w:unhideWhenUsed="1" w:qFormat="1"/>
    <w:lsdException w:name="Intense Reference" w:semiHidden="1" w:uiPriority="9" w:unhideWhenUsed="1" w:qFormat="1"/>
    <w:lsdException w:name="Book Title" w:semiHidden="1" w:uiPriority="9" w:unhideWhenUsed="1" w:qFormat="1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3269"/>
    <w:rPr>
      <w:kern w:val="12"/>
    </w:rPr>
  </w:style>
  <w:style w:type="paragraph" w:styleId="Heading1">
    <w:name w:val="heading 1"/>
    <w:aliases w:val="Hauptüberschrift"/>
    <w:basedOn w:val="zzHeadings"/>
    <w:next w:val="Normal"/>
    <w:link w:val="Heading1Char"/>
    <w:qFormat/>
    <w:rsid w:val="003B6727"/>
    <w:pPr>
      <w:spacing w:before="567" w:line="240" w:lineRule="auto"/>
      <w:contextualSpacing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aliases w:val="Zwischenüberschrift"/>
    <w:basedOn w:val="zzHeadings"/>
    <w:next w:val="Normal"/>
    <w:link w:val="Heading2Char"/>
    <w:qFormat/>
    <w:rsid w:val="001A5F7E"/>
    <w:pPr>
      <w:spacing w:before="397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zzHeadings"/>
    <w:next w:val="Normal"/>
    <w:link w:val="Heading3Char"/>
    <w:uiPriority w:val="24"/>
    <w:semiHidden/>
    <w:rsid w:val="001A5F7E"/>
    <w:pPr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zzHeadings"/>
    <w:next w:val="Normal"/>
    <w:link w:val="Heading4Char"/>
    <w:uiPriority w:val="24"/>
    <w:semiHidden/>
    <w:rsid w:val="001A5F7E"/>
    <w:p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zzHeadings"/>
    <w:next w:val="Normal"/>
    <w:link w:val="Heading5Char"/>
    <w:uiPriority w:val="24"/>
    <w:semiHidden/>
    <w:rsid w:val="001A5F7E"/>
    <w:pPr>
      <w:outlineLvl w:val="4"/>
    </w:pPr>
    <w:rPr>
      <w:rFonts w:eastAsiaTheme="majorEastAsia" w:cstheme="majorBidi"/>
    </w:rPr>
  </w:style>
  <w:style w:type="paragraph" w:styleId="Heading6">
    <w:name w:val="heading 6"/>
    <w:basedOn w:val="zzHeadings"/>
    <w:next w:val="Normal"/>
    <w:link w:val="Heading6Char"/>
    <w:uiPriority w:val="24"/>
    <w:semiHidden/>
    <w:rsid w:val="001A5F7E"/>
    <w:pPr>
      <w:outlineLvl w:val="5"/>
    </w:pPr>
    <w:rPr>
      <w:rFonts w:eastAsiaTheme="majorEastAsia" w:cstheme="majorBidi"/>
    </w:rPr>
  </w:style>
  <w:style w:type="paragraph" w:styleId="Heading7">
    <w:name w:val="heading 7"/>
    <w:basedOn w:val="zzHeadings"/>
    <w:next w:val="Normal"/>
    <w:link w:val="Heading7Char"/>
    <w:uiPriority w:val="24"/>
    <w:semiHidden/>
    <w:rsid w:val="001A5F7E"/>
    <w:p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zzHeadings"/>
    <w:next w:val="Normal"/>
    <w:link w:val="Heading8Char"/>
    <w:uiPriority w:val="24"/>
    <w:semiHidden/>
    <w:rsid w:val="001A5F7E"/>
    <w:pPr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zzHeadings"/>
    <w:next w:val="Normal"/>
    <w:link w:val="Heading9Char"/>
    <w:uiPriority w:val="24"/>
    <w:semiHidden/>
    <w:rsid w:val="001A5F7E"/>
    <w:pPr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2"/>
    <w:qFormat/>
    <w:rsid w:val="001A5F7E"/>
    <w:pPr>
      <w:spacing w:before="0" w:after="0"/>
    </w:pPr>
  </w:style>
  <w:style w:type="paragraph" w:customStyle="1" w:styleId="zzHeaderFooter">
    <w:name w:val="zz_HeaderFooter"/>
    <w:basedOn w:val="Normal"/>
    <w:uiPriority w:val="99"/>
    <w:rsid w:val="001A5F7E"/>
    <w:pPr>
      <w:spacing w:before="0" w:after="0" w:line="240" w:lineRule="auto"/>
    </w:pPr>
    <w:rPr>
      <w:sz w:val="14"/>
    </w:rPr>
  </w:style>
  <w:style w:type="paragraph" w:customStyle="1" w:styleId="zzHeadings">
    <w:name w:val="zz_Headings"/>
    <w:basedOn w:val="Normal"/>
    <w:uiPriority w:val="99"/>
    <w:rsid w:val="001A5F7E"/>
    <w:pPr>
      <w:keepNext/>
      <w:keepLines/>
      <w:suppressAutoHyphens/>
    </w:pPr>
    <w:rPr>
      <w:rFonts w:asciiTheme="majorHAnsi" w:hAnsiTheme="majorHAnsi"/>
    </w:rPr>
  </w:style>
  <w:style w:type="paragraph" w:customStyle="1" w:styleId="zzPreprint">
    <w:name w:val="zz_Preprint"/>
    <w:basedOn w:val="zzHeaderFooter"/>
    <w:uiPriority w:val="99"/>
    <w:rsid w:val="001A5F7E"/>
    <w:rPr>
      <w:color w:val="BFBFBF"/>
    </w:rPr>
  </w:style>
  <w:style w:type="table" w:styleId="TableGrid">
    <w:name w:val="Table Grid"/>
    <w:basedOn w:val="TableNormal"/>
    <w:uiPriority w:val="39"/>
    <w:rsid w:val="001A5F7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zzHeaderFooter"/>
    <w:link w:val="HeaderChar"/>
    <w:uiPriority w:val="99"/>
    <w:rsid w:val="001A5F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F7E"/>
    <w:rPr>
      <w:sz w:val="14"/>
    </w:rPr>
  </w:style>
  <w:style w:type="paragraph" w:styleId="Footer">
    <w:name w:val="footer"/>
    <w:basedOn w:val="zzHeaderFooter"/>
    <w:link w:val="FooterChar"/>
    <w:uiPriority w:val="99"/>
    <w:rsid w:val="001A5F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F7E"/>
    <w:rPr>
      <w:sz w:val="14"/>
    </w:rPr>
  </w:style>
  <w:style w:type="table" w:customStyle="1" w:styleId="LayoutTable">
    <w:name w:val="Layout Table"/>
    <w:basedOn w:val="TableNormal"/>
    <w:uiPriority w:val="99"/>
    <w:rsid w:val="001A5F7E"/>
    <w:rPr>
      <w:kern w:val="12"/>
    </w:rPr>
    <w:tblPr>
      <w:tblCellMar>
        <w:left w:w="0" w:type="dxa"/>
        <w:right w:w="0" w:type="dxa"/>
      </w:tblCellMar>
    </w:tblPr>
  </w:style>
  <w:style w:type="table" w:customStyle="1" w:styleId="AddressTable">
    <w:name w:val="Address Table"/>
    <w:basedOn w:val="TableNormal"/>
    <w:uiPriority w:val="99"/>
    <w:rsid w:val="001A5F7E"/>
    <w:pPr>
      <w:contextualSpacing/>
    </w:pPr>
    <w:rPr>
      <w:kern w:val="12"/>
    </w:rPr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rsid w:val="001A5F7E"/>
    <w:rPr>
      <w:color w:val="808080"/>
    </w:rPr>
  </w:style>
  <w:style w:type="paragraph" w:styleId="ListBullet">
    <w:name w:val="List Bullet"/>
    <w:basedOn w:val="ListParagraph"/>
    <w:uiPriority w:val="4"/>
    <w:qFormat/>
    <w:rsid w:val="001A5F7E"/>
    <w:pPr>
      <w:numPr>
        <w:numId w:val="10"/>
      </w:numPr>
      <w:contextualSpacing/>
    </w:pPr>
    <w:rPr>
      <w:rFonts w:eastAsiaTheme="minorHAnsi"/>
      <w:lang w:eastAsia="en-US"/>
    </w:rPr>
  </w:style>
  <w:style w:type="paragraph" w:styleId="ListNumber">
    <w:name w:val="List Number"/>
    <w:basedOn w:val="ListParagraph"/>
    <w:uiPriority w:val="5"/>
    <w:qFormat/>
    <w:rsid w:val="001A5F7E"/>
    <w:pPr>
      <w:numPr>
        <w:numId w:val="12"/>
      </w:numPr>
    </w:pPr>
    <w:rPr>
      <w:rFonts w:eastAsiaTheme="minorHAnsi"/>
      <w:lang w:eastAsia="en-US"/>
    </w:rPr>
  </w:style>
  <w:style w:type="numbering" w:customStyle="1" w:styleId="NumberedListSettings">
    <w:name w:val="Numbered List Settings"/>
    <w:uiPriority w:val="99"/>
    <w:rsid w:val="001A5F7E"/>
    <w:pPr>
      <w:numPr>
        <w:numId w:val="1"/>
      </w:numPr>
    </w:pPr>
  </w:style>
  <w:style w:type="numbering" w:customStyle="1" w:styleId="BulletListSettings">
    <w:name w:val="Bullet List Settings"/>
    <w:uiPriority w:val="99"/>
    <w:rsid w:val="001A5F7E"/>
    <w:pPr>
      <w:numPr>
        <w:numId w:val="3"/>
      </w:numPr>
    </w:pPr>
  </w:style>
  <w:style w:type="paragraph" w:customStyle="1" w:styleId="Infotext">
    <w:name w:val="Infotext"/>
    <w:basedOn w:val="zzHeaderFooter"/>
    <w:uiPriority w:val="9"/>
    <w:rsid w:val="001A5F7E"/>
    <w:rPr>
      <w:rFonts w:eastAsiaTheme="minorHAnsi"/>
      <w:lang w:eastAsia="en-US"/>
    </w:rPr>
  </w:style>
  <w:style w:type="paragraph" w:styleId="Date">
    <w:name w:val="Date"/>
    <w:basedOn w:val="Normal"/>
    <w:next w:val="Normal"/>
    <w:link w:val="DateChar"/>
    <w:uiPriority w:val="9"/>
    <w:rsid w:val="003B6727"/>
  </w:style>
  <w:style w:type="character" w:customStyle="1" w:styleId="DateChar">
    <w:name w:val="Date Char"/>
    <w:basedOn w:val="DefaultParagraphFont"/>
    <w:link w:val="Date"/>
    <w:uiPriority w:val="9"/>
    <w:rsid w:val="003B6727"/>
    <w:rPr>
      <w:kern w:val="12"/>
    </w:rPr>
  </w:style>
  <w:style w:type="paragraph" w:styleId="EnvelopeReturn">
    <w:name w:val="envelope return"/>
    <w:basedOn w:val="zzHeaderFooter"/>
    <w:next w:val="Header"/>
    <w:uiPriority w:val="99"/>
    <w:rsid w:val="001A5F7E"/>
    <w:pPr>
      <w:framePr w:w="4536" w:wrap="notBeside" w:hAnchor="margin" w:y="-396" w:anchorLock="1"/>
      <w:tabs>
        <w:tab w:val="left" w:pos="284"/>
        <w:tab w:val="left" w:pos="567"/>
      </w:tabs>
      <w:suppressAutoHyphens/>
      <w:spacing w:before="60"/>
    </w:pPr>
    <w:rPr>
      <w:rFonts w:asciiTheme="majorHAnsi" w:eastAsiaTheme="majorEastAsia" w:hAnsiTheme="majorHAnsi" w:cstheme="majorBidi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1A5F7E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zzHeadings"/>
    <w:next w:val="Normal"/>
    <w:link w:val="TitleChar"/>
    <w:uiPriority w:val="19"/>
    <w:qFormat/>
    <w:rsid w:val="00C94C99"/>
    <w:pPr>
      <w:spacing w:before="0" w:after="440" w:line="216" w:lineRule="auto"/>
      <w:contextualSpacing/>
    </w:pPr>
    <w:rPr>
      <w:rFonts w:eastAsiaTheme="majorEastAsia" w:cstheme="majorBidi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C94C99"/>
    <w:rPr>
      <w:rFonts w:asciiTheme="majorHAnsi" w:eastAsiaTheme="majorEastAsia" w:hAnsiTheme="majorHAnsi" w:cstheme="majorBidi"/>
      <w:kern w:val="12"/>
      <w:sz w:val="50"/>
      <w:szCs w:val="56"/>
    </w:rPr>
  </w:style>
  <w:style w:type="paragraph" w:styleId="Subtitle">
    <w:name w:val="Subtitle"/>
    <w:basedOn w:val="zzHeadings"/>
    <w:next w:val="Normal"/>
    <w:link w:val="SubtitleChar"/>
    <w:uiPriority w:val="19"/>
    <w:rsid w:val="001A5F7E"/>
    <w:pPr>
      <w:numPr>
        <w:ilvl w:val="1"/>
      </w:numPr>
    </w:pPr>
  </w:style>
  <w:style w:type="character" w:customStyle="1" w:styleId="SubtitleChar">
    <w:name w:val="Subtitle Char"/>
    <w:basedOn w:val="DefaultParagraphFont"/>
    <w:link w:val="Subtitle"/>
    <w:uiPriority w:val="19"/>
    <w:rsid w:val="001A5F7E"/>
    <w:rPr>
      <w:rFonts w:asciiTheme="majorHAnsi" w:hAnsiTheme="majorHAnsi"/>
    </w:rPr>
  </w:style>
  <w:style w:type="paragraph" w:styleId="Quote">
    <w:name w:val="Quote"/>
    <w:basedOn w:val="Normal"/>
    <w:next w:val="Normal"/>
    <w:link w:val="QuoteChar"/>
    <w:uiPriority w:val="9"/>
    <w:qFormat/>
    <w:rsid w:val="001A5F7E"/>
    <w:rPr>
      <w:i/>
      <w:iCs/>
    </w:rPr>
  </w:style>
  <w:style w:type="character" w:customStyle="1" w:styleId="QuoteChar">
    <w:name w:val="Quote Char"/>
    <w:basedOn w:val="DefaultParagraphFont"/>
    <w:link w:val="Quote"/>
    <w:uiPriority w:val="9"/>
    <w:rsid w:val="001A5F7E"/>
    <w:rPr>
      <w:i/>
      <w:iCs/>
    </w:rPr>
  </w:style>
  <w:style w:type="paragraph" w:styleId="ListParagraph">
    <w:name w:val="List Paragraph"/>
    <w:basedOn w:val="Normal"/>
    <w:uiPriority w:val="6"/>
    <w:qFormat/>
    <w:rsid w:val="001A5F7E"/>
    <w:pPr>
      <w:keepLines/>
      <w:ind w:left="284"/>
    </w:pPr>
  </w:style>
  <w:style w:type="paragraph" w:styleId="Caption">
    <w:name w:val="caption"/>
    <w:basedOn w:val="Normal"/>
    <w:next w:val="Normal"/>
    <w:uiPriority w:val="9"/>
    <w:qFormat/>
    <w:rsid w:val="001A5F7E"/>
    <w:pPr>
      <w:keepLines/>
    </w:pPr>
    <w:rPr>
      <w:i/>
      <w:iCs/>
      <w:szCs w:val="18"/>
    </w:rPr>
  </w:style>
  <w:style w:type="character" w:customStyle="1" w:styleId="Heading1Char">
    <w:name w:val="Heading 1 Char"/>
    <w:aliases w:val="Hauptüberschrift Char"/>
    <w:basedOn w:val="DefaultParagraphFont"/>
    <w:link w:val="Heading1"/>
    <w:rsid w:val="003B6727"/>
    <w:rPr>
      <w:rFonts w:asciiTheme="majorHAnsi" w:eastAsiaTheme="majorEastAsia" w:hAnsiTheme="majorHAnsi" w:cstheme="majorBidi"/>
      <w:kern w:val="12"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rsid w:val="001A5F7E"/>
    <w:pPr>
      <w:outlineLvl w:val="9"/>
    </w:pPr>
  </w:style>
  <w:style w:type="paragraph" w:styleId="TOC1">
    <w:name w:val="toc 1"/>
    <w:basedOn w:val="Normal"/>
    <w:next w:val="Normal"/>
    <w:uiPriority w:val="39"/>
    <w:unhideWhenUsed/>
    <w:rsid w:val="001A5F7E"/>
  </w:style>
  <w:style w:type="paragraph" w:styleId="TOC2">
    <w:name w:val="toc 2"/>
    <w:basedOn w:val="TOC1"/>
    <w:next w:val="Normal"/>
    <w:uiPriority w:val="39"/>
    <w:unhideWhenUsed/>
    <w:rsid w:val="001A5F7E"/>
    <w:pPr>
      <w:ind w:left="221"/>
    </w:pPr>
  </w:style>
  <w:style w:type="paragraph" w:styleId="TOC3">
    <w:name w:val="toc 3"/>
    <w:basedOn w:val="TOC2"/>
    <w:next w:val="Normal"/>
    <w:uiPriority w:val="39"/>
    <w:unhideWhenUsed/>
    <w:rsid w:val="001A5F7E"/>
    <w:pPr>
      <w:ind w:left="442"/>
    </w:pPr>
  </w:style>
  <w:style w:type="paragraph" w:styleId="TOC5">
    <w:name w:val="toc 5"/>
    <w:basedOn w:val="TOC4"/>
    <w:next w:val="Normal"/>
    <w:uiPriority w:val="39"/>
    <w:unhideWhenUsed/>
    <w:rsid w:val="001A5F7E"/>
    <w:pPr>
      <w:ind w:left="879"/>
    </w:pPr>
  </w:style>
  <w:style w:type="paragraph" w:styleId="TOC6">
    <w:name w:val="toc 6"/>
    <w:basedOn w:val="TOC5"/>
    <w:next w:val="Normal"/>
    <w:uiPriority w:val="39"/>
    <w:unhideWhenUsed/>
    <w:rsid w:val="001A5F7E"/>
    <w:pPr>
      <w:ind w:left="1100"/>
    </w:pPr>
  </w:style>
  <w:style w:type="paragraph" w:styleId="TOC7">
    <w:name w:val="toc 7"/>
    <w:basedOn w:val="TOC6"/>
    <w:next w:val="Normal"/>
    <w:uiPriority w:val="39"/>
    <w:unhideWhenUsed/>
    <w:rsid w:val="001A5F7E"/>
    <w:pPr>
      <w:ind w:left="1321"/>
    </w:pPr>
  </w:style>
  <w:style w:type="paragraph" w:styleId="TOC8">
    <w:name w:val="toc 8"/>
    <w:basedOn w:val="TOC7"/>
    <w:next w:val="Normal"/>
    <w:uiPriority w:val="39"/>
    <w:unhideWhenUsed/>
    <w:rsid w:val="001A5F7E"/>
    <w:pPr>
      <w:ind w:left="1542"/>
    </w:pPr>
  </w:style>
  <w:style w:type="paragraph" w:styleId="TOC9">
    <w:name w:val="toc 9"/>
    <w:basedOn w:val="TOC8"/>
    <w:next w:val="Normal"/>
    <w:uiPriority w:val="39"/>
    <w:unhideWhenUsed/>
    <w:rsid w:val="001A5F7E"/>
    <w:pPr>
      <w:ind w:left="1758"/>
    </w:pPr>
  </w:style>
  <w:style w:type="paragraph" w:styleId="TOC4">
    <w:name w:val="toc 4"/>
    <w:basedOn w:val="TOC3"/>
    <w:next w:val="Normal"/>
    <w:uiPriority w:val="39"/>
    <w:unhideWhenUsed/>
    <w:rsid w:val="001A5F7E"/>
    <w:pPr>
      <w:ind w:left="658"/>
    </w:pPr>
  </w:style>
  <w:style w:type="character" w:customStyle="1" w:styleId="Heading2Char">
    <w:name w:val="Heading 2 Char"/>
    <w:aliases w:val="Zwischenüberschrift Char"/>
    <w:basedOn w:val="DefaultParagraphFont"/>
    <w:link w:val="Heading2"/>
    <w:rsid w:val="003B6727"/>
    <w:rPr>
      <w:rFonts w:asciiTheme="majorHAnsi" w:eastAsiaTheme="majorEastAsia" w:hAnsiTheme="majorHAnsi" w:cstheme="majorBidi"/>
      <w:kern w:val="12"/>
      <w:szCs w:val="26"/>
    </w:rPr>
  </w:style>
  <w:style w:type="character" w:customStyle="1" w:styleId="Heading3Char">
    <w:name w:val="Heading 3 Char"/>
    <w:basedOn w:val="DefaultParagraphFont"/>
    <w:link w:val="Heading3"/>
    <w:uiPriority w:val="24"/>
    <w:semiHidden/>
    <w:rsid w:val="003B6727"/>
    <w:rPr>
      <w:rFonts w:asciiTheme="majorHAnsi" w:eastAsiaTheme="majorEastAsia" w:hAnsiTheme="majorHAnsi" w:cstheme="majorBidi"/>
      <w:kern w:val="12"/>
      <w:szCs w:val="24"/>
    </w:rPr>
  </w:style>
  <w:style w:type="character" w:customStyle="1" w:styleId="Heading4Char">
    <w:name w:val="Heading 4 Char"/>
    <w:basedOn w:val="DefaultParagraphFont"/>
    <w:link w:val="Heading4"/>
    <w:uiPriority w:val="24"/>
    <w:semiHidden/>
    <w:rsid w:val="003B6727"/>
    <w:rPr>
      <w:rFonts w:asciiTheme="majorHAnsi" w:eastAsiaTheme="majorEastAsia" w:hAnsiTheme="majorHAnsi" w:cstheme="majorBidi"/>
      <w:iCs/>
      <w:kern w:val="12"/>
    </w:rPr>
  </w:style>
  <w:style w:type="character" w:customStyle="1" w:styleId="Heading5Char">
    <w:name w:val="Heading 5 Char"/>
    <w:basedOn w:val="DefaultParagraphFont"/>
    <w:link w:val="Heading5"/>
    <w:uiPriority w:val="24"/>
    <w:semiHidden/>
    <w:rsid w:val="003B6727"/>
    <w:rPr>
      <w:rFonts w:asciiTheme="majorHAnsi" w:eastAsiaTheme="majorEastAsia" w:hAnsiTheme="majorHAnsi" w:cstheme="majorBidi"/>
      <w:kern w:val="12"/>
    </w:rPr>
  </w:style>
  <w:style w:type="character" w:customStyle="1" w:styleId="Heading6Char">
    <w:name w:val="Heading 6 Char"/>
    <w:basedOn w:val="DefaultParagraphFont"/>
    <w:link w:val="Heading6"/>
    <w:uiPriority w:val="24"/>
    <w:semiHidden/>
    <w:rsid w:val="003B6727"/>
    <w:rPr>
      <w:rFonts w:asciiTheme="majorHAnsi" w:eastAsiaTheme="majorEastAsia" w:hAnsiTheme="majorHAnsi" w:cstheme="majorBidi"/>
      <w:kern w:val="12"/>
    </w:rPr>
  </w:style>
  <w:style w:type="character" w:customStyle="1" w:styleId="Heading7Char">
    <w:name w:val="Heading 7 Char"/>
    <w:basedOn w:val="DefaultParagraphFont"/>
    <w:link w:val="Heading7"/>
    <w:uiPriority w:val="24"/>
    <w:semiHidden/>
    <w:rsid w:val="003B6727"/>
    <w:rPr>
      <w:rFonts w:asciiTheme="majorHAnsi" w:eastAsiaTheme="majorEastAsia" w:hAnsiTheme="majorHAnsi" w:cstheme="majorBidi"/>
      <w:iCs/>
      <w:kern w:val="12"/>
    </w:rPr>
  </w:style>
  <w:style w:type="character" w:customStyle="1" w:styleId="Heading8Char">
    <w:name w:val="Heading 8 Char"/>
    <w:basedOn w:val="DefaultParagraphFont"/>
    <w:link w:val="Heading8"/>
    <w:uiPriority w:val="24"/>
    <w:semiHidden/>
    <w:rsid w:val="003B6727"/>
    <w:rPr>
      <w:rFonts w:asciiTheme="majorHAnsi" w:eastAsiaTheme="majorEastAsia" w:hAnsiTheme="majorHAnsi" w:cstheme="majorBidi"/>
      <w:kern w:val="12"/>
      <w:szCs w:val="21"/>
    </w:rPr>
  </w:style>
  <w:style w:type="character" w:customStyle="1" w:styleId="Heading9Char">
    <w:name w:val="Heading 9 Char"/>
    <w:basedOn w:val="DefaultParagraphFont"/>
    <w:link w:val="Heading9"/>
    <w:uiPriority w:val="24"/>
    <w:semiHidden/>
    <w:rsid w:val="003B6727"/>
    <w:rPr>
      <w:rFonts w:asciiTheme="majorHAnsi" w:eastAsiaTheme="majorEastAsia" w:hAnsiTheme="majorHAnsi" w:cstheme="majorBidi"/>
      <w:iCs/>
      <w:kern w:val="12"/>
      <w:szCs w:val="21"/>
    </w:rPr>
  </w:style>
  <w:style w:type="paragraph" w:styleId="FootnoteText">
    <w:name w:val="footnote text"/>
    <w:basedOn w:val="Normal"/>
    <w:link w:val="FootnoteTextChar"/>
    <w:uiPriority w:val="99"/>
    <w:rsid w:val="001A5F7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1A5F7E"/>
  </w:style>
  <w:style w:type="character" w:styleId="FootnoteReference">
    <w:name w:val="footnote reference"/>
    <w:basedOn w:val="DefaultParagraphFont"/>
    <w:uiPriority w:val="99"/>
    <w:rsid w:val="001A5F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1A5F7E"/>
  </w:style>
  <w:style w:type="character" w:customStyle="1" w:styleId="EndnoteTextChar">
    <w:name w:val="Endnote Text Char"/>
    <w:basedOn w:val="DefaultParagraphFont"/>
    <w:link w:val="EndnoteText"/>
    <w:uiPriority w:val="99"/>
    <w:rsid w:val="001A5F7E"/>
  </w:style>
  <w:style w:type="character" w:styleId="EndnoteReference">
    <w:name w:val="endnote reference"/>
    <w:basedOn w:val="DefaultParagraphFont"/>
    <w:uiPriority w:val="99"/>
    <w:rsid w:val="001A5F7E"/>
    <w:rPr>
      <w:vertAlign w:val="superscript"/>
    </w:rPr>
  </w:style>
  <w:style w:type="paragraph" w:customStyle="1" w:styleId="zzFootnoteSeparator">
    <w:name w:val="zz_FootnoteSeparator"/>
    <w:basedOn w:val="Normal"/>
    <w:uiPriority w:val="99"/>
    <w:rsid w:val="001A5F7E"/>
    <w:pPr>
      <w:spacing w:after="0" w:line="240" w:lineRule="auto"/>
    </w:pPr>
  </w:style>
  <w:style w:type="paragraph" w:customStyle="1" w:styleId="zzFootnoteContinuationSeparator">
    <w:name w:val="zz_FootnoteContinuationSeparator"/>
    <w:basedOn w:val="zzFootnoteSeparator"/>
    <w:uiPriority w:val="99"/>
    <w:rsid w:val="001A5F7E"/>
  </w:style>
  <w:style w:type="paragraph" w:customStyle="1" w:styleId="zzFootnoteContinuationNote">
    <w:name w:val="zz_FootnoteContinuationNote"/>
    <w:basedOn w:val="FootnoteText"/>
    <w:uiPriority w:val="99"/>
    <w:rsid w:val="001A5F7E"/>
    <w:pPr>
      <w:numPr>
        <w:numId w:val="14"/>
      </w:numPr>
    </w:pPr>
  </w:style>
  <w:style w:type="paragraph" w:customStyle="1" w:styleId="zzEndnoteSeparator">
    <w:name w:val="zz_EndnoteSeparator"/>
    <w:basedOn w:val="zzFootnoteSeparator"/>
    <w:uiPriority w:val="99"/>
    <w:rsid w:val="001A5F7E"/>
  </w:style>
  <w:style w:type="paragraph" w:customStyle="1" w:styleId="zzEndnoteContinuationSeparator">
    <w:name w:val="zz_EndnoteContinuationSeparator"/>
    <w:basedOn w:val="zzEndnoteSeparator"/>
    <w:uiPriority w:val="99"/>
    <w:rsid w:val="001A5F7E"/>
  </w:style>
  <w:style w:type="paragraph" w:customStyle="1" w:styleId="zzEndnoteContinuationNote">
    <w:name w:val="zz_EndnoteContinuationNote"/>
    <w:basedOn w:val="zzFootnoteContinuationNote"/>
    <w:uiPriority w:val="99"/>
    <w:rsid w:val="001A5F7E"/>
  </w:style>
  <w:style w:type="paragraph" w:customStyle="1" w:styleId="zzLetterheadSpacer">
    <w:name w:val="zz_LetterheadSpacer"/>
    <w:basedOn w:val="Header"/>
    <w:uiPriority w:val="99"/>
    <w:semiHidden/>
    <w:rsid w:val="001A5F7E"/>
    <w:pPr>
      <w:framePr w:w="9072" w:h="2268" w:hRule="exact" w:wrap="notBeside" w:hAnchor="margin" w:y="1" w:anchorLock="1"/>
      <w:spacing w:line="190" w:lineRule="atLeast"/>
    </w:pPr>
  </w:style>
  <w:style w:type="character" w:styleId="Hyperlink">
    <w:name w:val="Hyperlink"/>
    <w:basedOn w:val="DefaultParagraphFont"/>
    <w:uiPriority w:val="99"/>
    <w:rsid w:val="001A5F7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rsid w:val="001A5F7E"/>
    <w:rPr>
      <w:color w:val="auto"/>
      <w:u w:val="single"/>
    </w:rPr>
  </w:style>
  <w:style w:type="character" w:styleId="Emphasis">
    <w:name w:val="Emphasis"/>
    <w:basedOn w:val="DefaultParagraphFont"/>
    <w:uiPriority w:val="3"/>
    <w:qFormat/>
    <w:rsid w:val="001A5F7E"/>
    <w:rPr>
      <w:i/>
      <w:iCs/>
    </w:rPr>
  </w:style>
  <w:style w:type="paragraph" w:styleId="Signature">
    <w:name w:val="Signature"/>
    <w:basedOn w:val="Normal"/>
    <w:link w:val="SignatureChar"/>
    <w:uiPriority w:val="99"/>
    <w:semiHidden/>
    <w:rsid w:val="00B309BE"/>
  </w:style>
  <w:style w:type="character" w:customStyle="1" w:styleId="SignatureChar">
    <w:name w:val="Signature Char"/>
    <w:basedOn w:val="DefaultParagraphFont"/>
    <w:link w:val="Signature"/>
    <w:uiPriority w:val="99"/>
    <w:semiHidden/>
    <w:rsid w:val="002E46D4"/>
  </w:style>
  <w:style w:type="paragraph" w:styleId="Revision">
    <w:name w:val="Revision"/>
    <w:hidden/>
    <w:uiPriority w:val="99"/>
    <w:semiHidden/>
    <w:rsid w:val="00D0249F"/>
    <w:pPr>
      <w:spacing w:before="0" w:after="0" w:line="240" w:lineRule="auto"/>
    </w:pPr>
    <w:rPr>
      <w:kern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riet.voelker\Desktop\Dokument_farbi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6130EAAA4C4B61BF4CBC2296E2B5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889EE6-CAA6-44E5-B2A6-CF9E8EEC5338}"/>
      </w:docPartPr>
      <w:docPartBody>
        <w:p w:rsidR="00C66CF9" w:rsidRDefault="00C66CF9" w:rsidP="00C66CF9">
          <w:pPr>
            <w:pStyle w:val="CB6130EAAA4C4B61BF4CBC2296E2B50A"/>
          </w:pPr>
          <w:r w:rsidRPr="006361ED">
            <w:rPr>
              <w:rStyle w:val="Placehold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CF9"/>
    <w:rsid w:val="00096FF3"/>
    <w:rsid w:val="0046170B"/>
    <w:rsid w:val="005707D3"/>
    <w:rsid w:val="00683997"/>
    <w:rsid w:val="008C2A13"/>
    <w:rsid w:val="00B35EDF"/>
    <w:rsid w:val="00C66CF9"/>
    <w:rsid w:val="00E3682D"/>
    <w:rsid w:val="00E7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66CF9"/>
    <w:rPr>
      <w:color w:val="808080"/>
    </w:rPr>
  </w:style>
  <w:style w:type="paragraph" w:customStyle="1" w:styleId="CB6130EAAA4C4B61BF4CBC2296E2B50A">
    <w:name w:val="CB6130EAAA4C4B61BF4CBC2296E2B50A"/>
    <w:rsid w:val="00C66C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AKV AllerLand">
      <a:majorFont>
        <a:latin typeface="Arial Rounded MT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square" lIns="0" tIns="0" rIns="0" bIns="0" rtlCol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Props1.xml><?xml version="1.0" encoding="utf-8"?>
<ds:datastoreItem xmlns:ds="http://schemas.openxmlformats.org/officeDocument/2006/customXml" ds:itemID="{19E06C02-9248-454D-98F9-4FDA5AAFE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13DDC-F62E-4E35-B02C-B05A6B6965A8}"/>
</file>

<file path=customXml/itemProps3.xml><?xml version="1.0" encoding="utf-8"?>
<ds:datastoreItem xmlns:ds="http://schemas.openxmlformats.org/officeDocument/2006/customXml" ds:itemID="{8BE79CC3-2D08-4D39-A725-64F302F1B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1AEF1B-941B-4957-B6C9-A1F4ABBF7843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Dokument_farbig.dotx</Template>
  <TotalTime>0</TotalTime>
  <Pages>2</Pages>
  <Words>179</Words>
  <Characters>1230</Characters>
  <Application>Microsoft Office Word</Application>
  <DocSecurity>8</DocSecurity>
  <Lines>25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Herkunft und Bedeutung des Lorem ipsum-Textes (Titel)</vt:lpstr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07 
Eigenerklärung Bietergemeinschaft</dc:title>
  <dc:subject/>
  <dc:creator>Harriet Völker</dc:creator>
  <cp:keywords/>
  <dc:description/>
  <cp:lastModifiedBy>Johannes Wicke (DE)</cp:lastModifiedBy>
  <cp:revision>6</cp:revision>
  <cp:lastPrinted>2025-05-26T13:45:00Z</cp:lastPrinted>
  <dcterms:created xsi:type="dcterms:W3CDTF">2026-06-09T14:42:00Z</dcterms:created>
  <dcterms:modified xsi:type="dcterms:W3CDTF">2026-06-12T10:24:00Z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</Properties>
</file>